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80D" w:rsidRPr="00DC28F1" w:rsidRDefault="004D480D" w:rsidP="00441A72">
      <w:pPr>
        <w:pStyle w:val="BodyTextIndent"/>
        <w:ind w:right="441"/>
        <w:jc w:val="center"/>
      </w:pPr>
      <w:r w:rsidRPr="00DC28F1">
        <w:t>Анкета участника з</w:t>
      </w:r>
      <w:r>
        <w:t>апроса коммерческих предложений</w:t>
      </w:r>
    </w:p>
    <w:p w:rsidR="004D480D" w:rsidRDefault="004D480D" w:rsidP="00441A72">
      <w:pPr>
        <w:pStyle w:val="BodyTextIndent"/>
        <w:ind w:right="441"/>
        <w:jc w:val="center"/>
      </w:pPr>
    </w:p>
    <w:p w:rsidR="004D480D" w:rsidRPr="00DC28F1" w:rsidRDefault="004D480D" w:rsidP="00441A72">
      <w:pPr>
        <w:pStyle w:val="BodyTextIndent"/>
        <w:ind w:right="441"/>
        <w:jc w:val="center"/>
      </w:pPr>
      <w:r w:rsidRPr="00DC28F1">
        <w:t>Наименование участника: _________________________________</w:t>
      </w:r>
    </w:p>
    <w:p w:rsidR="004D480D" w:rsidRDefault="004D480D" w:rsidP="00441A72">
      <w:pPr>
        <w:pStyle w:val="BodyTextIndent"/>
        <w:ind w:right="441"/>
        <w:jc w:val="center"/>
      </w:pPr>
    </w:p>
    <w:p w:rsidR="004D480D" w:rsidRDefault="004D480D" w:rsidP="00441A72">
      <w:pPr>
        <w:pStyle w:val="BodyTextIndent"/>
        <w:ind w:right="441"/>
        <w:jc w:val="center"/>
      </w:pPr>
    </w:p>
    <w:p w:rsidR="004D480D" w:rsidRDefault="004D480D" w:rsidP="00441A72">
      <w:pPr>
        <w:pStyle w:val="BodyTextIndent"/>
        <w:ind w:right="441"/>
        <w:jc w:val="center"/>
      </w:pPr>
    </w:p>
    <w:tbl>
      <w:tblPr>
        <w:tblW w:w="10044" w:type="dxa"/>
        <w:tblInd w:w="93" w:type="dxa"/>
        <w:tblLook w:val="0000"/>
      </w:tblPr>
      <w:tblGrid>
        <w:gridCol w:w="1194"/>
        <w:gridCol w:w="4654"/>
        <w:gridCol w:w="4196"/>
      </w:tblGrid>
      <w:tr w:rsidR="004D480D" w:rsidTr="002921F3">
        <w:trPr>
          <w:trHeight w:val="26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Pr="00DC28F1" w:rsidRDefault="004D480D" w:rsidP="002921F3">
            <w:pPr>
              <w:rPr>
                <w:sz w:val="18"/>
                <w:szCs w:val="18"/>
              </w:rPr>
            </w:pPr>
            <w:r w:rsidRPr="00DC28F1">
              <w:rPr>
                <w:sz w:val="18"/>
                <w:szCs w:val="18"/>
              </w:rPr>
              <w:t>Сведения об Участнике</w:t>
            </w:r>
          </w:p>
        </w:tc>
      </w:tr>
      <w:tr w:rsidR="004D480D" w:rsidTr="002921F3">
        <w:trPr>
          <w:trHeight w:val="52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 и фирменное наименование Участника (полное и сокращенное наименование)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792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792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внесении в Единый государственный реестр юридических лиц /индивидуальных предпринимателей (ЕГРЮЛ/ЕГРИП) (дата и номер, кем выдано)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Участника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 адрес Участника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Почтовый адрес Участника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52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Pr="00FB16CF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территориальном представительстве Участника в городе Мурманск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52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территориальном представительстве Участника в городе Архангельске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792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9.       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Телефоны Участника (с указанием кода города)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 Участника (с указанием кода города)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электронной почты Участника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792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13.   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color w:val="000000"/>
                <w:sz w:val="20"/>
                <w:szCs w:val="20"/>
              </w:rPr>
            </w:pPr>
          </w:p>
        </w:tc>
      </w:tr>
      <w:tr w:rsidR="004D480D" w:rsidTr="002921F3">
        <w:trPr>
          <w:trHeight w:val="264"/>
        </w:trPr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14.   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80D" w:rsidRDefault="004D480D" w:rsidP="002921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Фамилия, Имя и Отчество главного бухгалтера Участника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480D" w:rsidRDefault="004D480D" w:rsidP="002921F3">
            <w:pPr>
              <w:rPr>
                <w:color w:val="000000"/>
                <w:sz w:val="20"/>
                <w:szCs w:val="20"/>
              </w:rPr>
            </w:pPr>
          </w:p>
        </w:tc>
      </w:tr>
      <w:tr w:rsidR="004D480D" w:rsidTr="002921F3">
        <w:trPr>
          <w:trHeight w:val="528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15.   </w:t>
            </w: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  <w:tr w:rsidR="004D480D" w:rsidTr="002921F3">
        <w:trPr>
          <w:trHeight w:val="528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0D" w:rsidRDefault="004D480D" w:rsidP="004D480D">
            <w:pPr>
              <w:ind w:firstLineChars="200" w:firstLine="316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документа, подтверждающего аккредитацию военной приемки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80D" w:rsidRDefault="004D480D" w:rsidP="002921F3">
            <w:pPr>
              <w:rPr>
                <w:sz w:val="20"/>
                <w:szCs w:val="20"/>
              </w:rPr>
            </w:pPr>
          </w:p>
        </w:tc>
      </w:tr>
    </w:tbl>
    <w:p w:rsidR="004D480D" w:rsidRDefault="004D480D" w:rsidP="00441A72">
      <w:pPr>
        <w:rPr>
          <w:i/>
        </w:rPr>
      </w:pPr>
      <w:r w:rsidRPr="00DD1B0C">
        <w:rPr>
          <w:rStyle w:val="FootnoteReference"/>
          <w:i/>
        </w:rPr>
        <w:footnoteRef/>
      </w:r>
      <w:r w:rsidRPr="00DD1B0C">
        <w:rPr>
          <w:i/>
        </w:rPr>
        <w:t xml:space="preserve"> Участники </w:t>
      </w:r>
      <w:r>
        <w:rPr>
          <w:i/>
        </w:rPr>
        <w:t>запроса предложений</w:t>
      </w:r>
      <w:r w:rsidRPr="00DD1B0C">
        <w:rPr>
          <w:i/>
        </w:rPr>
        <w:t xml:space="preserve"> заполняют приведенную выше таблицу по всем позициям. В  случае отсутствия каких-либо данных указывать слово «нет».</w:t>
      </w:r>
    </w:p>
    <w:p w:rsidR="004D480D" w:rsidRDefault="004D480D" w:rsidP="00441A72">
      <w:pPr>
        <w:rPr>
          <w:i/>
        </w:rPr>
      </w:pPr>
    </w:p>
    <w:p w:rsidR="004D480D" w:rsidRDefault="004D480D" w:rsidP="00441A72">
      <w:pPr>
        <w:rPr>
          <w:i/>
        </w:rPr>
      </w:pPr>
    </w:p>
    <w:p w:rsidR="004D480D" w:rsidRDefault="004D480D" w:rsidP="00441A72">
      <w:pPr>
        <w:rPr>
          <w:i/>
        </w:rPr>
      </w:pPr>
    </w:p>
    <w:p w:rsidR="004D480D" w:rsidRDefault="004D480D" w:rsidP="00441A72">
      <w:pPr>
        <w:rPr>
          <w:i/>
        </w:rPr>
      </w:pPr>
    </w:p>
    <w:p w:rsidR="004D480D" w:rsidRDefault="004D480D" w:rsidP="00441A72">
      <w:pPr>
        <w:rPr>
          <w:i/>
        </w:rPr>
      </w:pPr>
      <w:r>
        <w:rPr>
          <w:i/>
        </w:rPr>
        <w:t>_______________________ /_____________________</w:t>
      </w:r>
    </w:p>
    <w:p w:rsidR="004D480D" w:rsidRDefault="004D480D" w:rsidP="00441A72">
      <w:pPr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</w:t>
      </w:r>
      <w:r>
        <w:rPr>
          <w:sz w:val="16"/>
          <w:szCs w:val="16"/>
        </w:rPr>
        <w:t>подпись                                            расшифровка подписи</w:t>
      </w:r>
    </w:p>
    <w:p w:rsidR="004D480D" w:rsidRDefault="004D480D" w:rsidP="00441A72">
      <w:pPr>
        <w:rPr>
          <w:sz w:val="16"/>
          <w:szCs w:val="16"/>
        </w:rPr>
      </w:pPr>
    </w:p>
    <w:p w:rsidR="004D480D" w:rsidRDefault="004D480D" w:rsidP="00441A72">
      <w:pPr>
        <w:rPr>
          <w:sz w:val="16"/>
          <w:szCs w:val="16"/>
        </w:rPr>
      </w:pPr>
    </w:p>
    <w:p w:rsidR="004D480D" w:rsidRPr="006723E0" w:rsidRDefault="004D480D" w:rsidP="00441A72">
      <w:r>
        <w:t xml:space="preserve">                    М.П.</w:t>
      </w:r>
    </w:p>
    <w:p w:rsidR="004D480D" w:rsidRDefault="004D480D" w:rsidP="00441A72">
      <w:pPr>
        <w:rPr>
          <w:i/>
        </w:rPr>
      </w:pPr>
      <w:bookmarkStart w:id="0" w:name="_GoBack"/>
      <w:bookmarkEnd w:id="0"/>
    </w:p>
    <w:sectPr w:rsidR="004D480D" w:rsidSect="006723E0"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A72"/>
    <w:rsid w:val="000019BA"/>
    <w:rsid w:val="00003379"/>
    <w:rsid w:val="00003577"/>
    <w:rsid w:val="0000369A"/>
    <w:rsid w:val="00007F0B"/>
    <w:rsid w:val="00011BC2"/>
    <w:rsid w:val="00015120"/>
    <w:rsid w:val="00016637"/>
    <w:rsid w:val="00016B5E"/>
    <w:rsid w:val="00020835"/>
    <w:rsid w:val="00023892"/>
    <w:rsid w:val="00024B44"/>
    <w:rsid w:val="000257A8"/>
    <w:rsid w:val="00025EF7"/>
    <w:rsid w:val="00026011"/>
    <w:rsid w:val="00033D1A"/>
    <w:rsid w:val="000362DE"/>
    <w:rsid w:val="0003691E"/>
    <w:rsid w:val="000412BE"/>
    <w:rsid w:val="0004199C"/>
    <w:rsid w:val="000463D0"/>
    <w:rsid w:val="000472D3"/>
    <w:rsid w:val="00047A60"/>
    <w:rsid w:val="00051890"/>
    <w:rsid w:val="00053BFA"/>
    <w:rsid w:val="00053FB2"/>
    <w:rsid w:val="000544CB"/>
    <w:rsid w:val="0005560B"/>
    <w:rsid w:val="00060031"/>
    <w:rsid w:val="00071915"/>
    <w:rsid w:val="000736DD"/>
    <w:rsid w:val="00074B02"/>
    <w:rsid w:val="00075C66"/>
    <w:rsid w:val="0007675A"/>
    <w:rsid w:val="00077111"/>
    <w:rsid w:val="00077949"/>
    <w:rsid w:val="00080328"/>
    <w:rsid w:val="00080D32"/>
    <w:rsid w:val="00082035"/>
    <w:rsid w:val="00084E5D"/>
    <w:rsid w:val="00085AA7"/>
    <w:rsid w:val="00090D5F"/>
    <w:rsid w:val="0009398C"/>
    <w:rsid w:val="00097FC9"/>
    <w:rsid w:val="000A0257"/>
    <w:rsid w:val="000A09F9"/>
    <w:rsid w:val="000A0D32"/>
    <w:rsid w:val="000A15E5"/>
    <w:rsid w:val="000A2EAF"/>
    <w:rsid w:val="000A3079"/>
    <w:rsid w:val="000A3601"/>
    <w:rsid w:val="000A4AE4"/>
    <w:rsid w:val="000A4F81"/>
    <w:rsid w:val="000A5D8F"/>
    <w:rsid w:val="000A62E2"/>
    <w:rsid w:val="000B0731"/>
    <w:rsid w:val="000B0EE5"/>
    <w:rsid w:val="000B301A"/>
    <w:rsid w:val="000B362F"/>
    <w:rsid w:val="000B38D0"/>
    <w:rsid w:val="000B70A8"/>
    <w:rsid w:val="000C1620"/>
    <w:rsid w:val="000C23A7"/>
    <w:rsid w:val="000C3095"/>
    <w:rsid w:val="000C326D"/>
    <w:rsid w:val="000C3981"/>
    <w:rsid w:val="000C3FBD"/>
    <w:rsid w:val="000C4D15"/>
    <w:rsid w:val="000C51CF"/>
    <w:rsid w:val="000C62D9"/>
    <w:rsid w:val="000C7B23"/>
    <w:rsid w:val="000D0FD5"/>
    <w:rsid w:val="000D157A"/>
    <w:rsid w:val="000D2977"/>
    <w:rsid w:val="000D2B19"/>
    <w:rsid w:val="000D71DA"/>
    <w:rsid w:val="000D7BEB"/>
    <w:rsid w:val="000E08F8"/>
    <w:rsid w:val="000E0F8A"/>
    <w:rsid w:val="000E2947"/>
    <w:rsid w:val="000E2B59"/>
    <w:rsid w:val="000E45A9"/>
    <w:rsid w:val="000F0483"/>
    <w:rsid w:val="000F1B23"/>
    <w:rsid w:val="000F228C"/>
    <w:rsid w:val="000F40C0"/>
    <w:rsid w:val="000F5C72"/>
    <w:rsid w:val="000F6497"/>
    <w:rsid w:val="001009A3"/>
    <w:rsid w:val="00100F23"/>
    <w:rsid w:val="001026C7"/>
    <w:rsid w:val="00104914"/>
    <w:rsid w:val="00105060"/>
    <w:rsid w:val="00106007"/>
    <w:rsid w:val="00106C36"/>
    <w:rsid w:val="00106C47"/>
    <w:rsid w:val="0010765A"/>
    <w:rsid w:val="00111C30"/>
    <w:rsid w:val="00112451"/>
    <w:rsid w:val="0011334A"/>
    <w:rsid w:val="00115C93"/>
    <w:rsid w:val="00115F45"/>
    <w:rsid w:val="0012019E"/>
    <w:rsid w:val="00121282"/>
    <w:rsid w:val="001216A2"/>
    <w:rsid w:val="001255F6"/>
    <w:rsid w:val="001256E4"/>
    <w:rsid w:val="00127D82"/>
    <w:rsid w:val="00130CB2"/>
    <w:rsid w:val="00130F2F"/>
    <w:rsid w:val="0013192B"/>
    <w:rsid w:val="00134F36"/>
    <w:rsid w:val="00135C59"/>
    <w:rsid w:val="001378DF"/>
    <w:rsid w:val="001402D8"/>
    <w:rsid w:val="001407EE"/>
    <w:rsid w:val="0014147E"/>
    <w:rsid w:val="00141DE7"/>
    <w:rsid w:val="00143EF6"/>
    <w:rsid w:val="00144F64"/>
    <w:rsid w:val="00146347"/>
    <w:rsid w:val="00146DC9"/>
    <w:rsid w:val="001509B6"/>
    <w:rsid w:val="00150B5F"/>
    <w:rsid w:val="0015345E"/>
    <w:rsid w:val="001563F3"/>
    <w:rsid w:val="0015671B"/>
    <w:rsid w:val="00156F7A"/>
    <w:rsid w:val="001616B8"/>
    <w:rsid w:val="001700CC"/>
    <w:rsid w:val="00171376"/>
    <w:rsid w:val="00172C4F"/>
    <w:rsid w:val="00172DF7"/>
    <w:rsid w:val="00173B9B"/>
    <w:rsid w:val="00173D96"/>
    <w:rsid w:val="00174642"/>
    <w:rsid w:val="00174957"/>
    <w:rsid w:val="00177720"/>
    <w:rsid w:val="001840DF"/>
    <w:rsid w:val="00184524"/>
    <w:rsid w:val="00184F85"/>
    <w:rsid w:val="00185AC3"/>
    <w:rsid w:val="00186071"/>
    <w:rsid w:val="001864D6"/>
    <w:rsid w:val="0019008E"/>
    <w:rsid w:val="0019115D"/>
    <w:rsid w:val="001926D9"/>
    <w:rsid w:val="00192B57"/>
    <w:rsid w:val="00192EAF"/>
    <w:rsid w:val="00193FB3"/>
    <w:rsid w:val="00195928"/>
    <w:rsid w:val="00196269"/>
    <w:rsid w:val="001A019C"/>
    <w:rsid w:val="001A2E80"/>
    <w:rsid w:val="001A412D"/>
    <w:rsid w:val="001A5649"/>
    <w:rsid w:val="001A56F7"/>
    <w:rsid w:val="001A5FB6"/>
    <w:rsid w:val="001A64A9"/>
    <w:rsid w:val="001B1D41"/>
    <w:rsid w:val="001B2287"/>
    <w:rsid w:val="001C0AD8"/>
    <w:rsid w:val="001C1838"/>
    <w:rsid w:val="001C455A"/>
    <w:rsid w:val="001C48EE"/>
    <w:rsid w:val="001C5229"/>
    <w:rsid w:val="001C6CE2"/>
    <w:rsid w:val="001D1EE9"/>
    <w:rsid w:val="001D23F0"/>
    <w:rsid w:val="001D3788"/>
    <w:rsid w:val="001D471C"/>
    <w:rsid w:val="001D4E52"/>
    <w:rsid w:val="001E1265"/>
    <w:rsid w:val="001E1E46"/>
    <w:rsid w:val="001E5058"/>
    <w:rsid w:val="001E56AB"/>
    <w:rsid w:val="001E7A6C"/>
    <w:rsid w:val="001F1656"/>
    <w:rsid w:val="001F5767"/>
    <w:rsid w:val="00202CCE"/>
    <w:rsid w:val="00207EAF"/>
    <w:rsid w:val="00210E79"/>
    <w:rsid w:val="00212A75"/>
    <w:rsid w:val="00212B32"/>
    <w:rsid w:val="0021328F"/>
    <w:rsid w:val="00217AC2"/>
    <w:rsid w:val="00220549"/>
    <w:rsid w:val="00221494"/>
    <w:rsid w:val="0022382B"/>
    <w:rsid w:val="00224866"/>
    <w:rsid w:val="00225AB1"/>
    <w:rsid w:val="00226979"/>
    <w:rsid w:val="00226E61"/>
    <w:rsid w:val="002307AD"/>
    <w:rsid w:val="00232212"/>
    <w:rsid w:val="00232BD8"/>
    <w:rsid w:val="0023304A"/>
    <w:rsid w:val="00234E78"/>
    <w:rsid w:val="0023675E"/>
    <w:rsid w:val="002378D2"/>
    <w:rsid w:val="00242E5A"/>
    <w:rsid w:val="002431B5"/>
    <w:rsid w:val="00243907"/>
    <w:rsid w:val="00243EF8"/>
    <w:rsid w:val="00245416"/>
    <w:rsid w:val="00245C60"/>
    <w:rsid w:val="002471CE"/>
    <w:rsid w:val="00247674"/>
    <w:rsid w:val="00252408"/>
    <w:rsid w:val="00252611"/>
    <w:rsid w:val="0025333A"/>
    <w:rsid w:val="00255732"/>
    <w:rsid w:val="0025761B"/>
    <w:rsid w:val="00260FDD"/>
    <w:rsid w:val="00262F46"/>
    <w:rsid w:val="00264195"/>
    <w:rsid w:val="002679D0"/>
    <w:rsid w:val="002702D4"/>
    <w:rsid w:val="0027463C"/>
    <w:rsid w:val="0027483A"/>
    <w:rsid w:val="002749F0"/>
    <w:rsid w:val="00276942"/>
    <w:rsid w:val="00277364"/>
    <w:rsid w:val="00277409"/>
    <w:rsid w:val="0028007A"/>
    <w:rsid w:val="00280B5D"/>
    <w:rsid w:val="00281DB6"/>
    <w:rsid w:val="0028665F"/>
    <w:rsid w:val="002921F3"/>
    <w:rsid w:val="002937D4"/>
    <w:rsid w:val="00293E78"/>
    <w:rsid w:val="002961DF"/>
    <w:rsid w:val="00296B84"/>
    <w:rsid w:val="00296C17"/>
    <w:rsid w:val="00297274"/>
    <w:rsid w:val="002A065B"/>
    <w:rsid w:val="002A2380"/>
    <w:rsid w:val="002A23DE"/>
    <w:rsid w:val="002A475C"/>
    <w:rsid w:val="002A6675"/>
    <w:rsid w:val="002A748B"/>
    <w:rsid w:val="002B0A7A"/>
    <w:rsid w:val="002B10A3"/>
    <w:rsid w:val="002B10F3"/>
    <w:rsid w:val="002B2736"/>
    <w:rsid w:val="002B3C50"/>
    <w:rsid w:val="002B3FE6"/>
    <w:rsid w:val="002B525A"/>
    <w:rsid w:val="002B6844"/>
    <w:rsid w:val="002C6980"/>
    <w:rsid w:val="002C7982"/>
    <w:rsid w:val="002C7F59"/>
    <w:rsid w:val="002D114F"/>
    <w:rsid w:val="002D182A"/>
    <w:rsid w:val="002D2712"/>
    <w:rsid w:val="002D4C27"/>
    <w:rsid w:val="002D4C34"/>
    <w:rsid w:val="002D4F46"/>
    <w:rsid w:val="002D6022"/>
    <w:rsid w:val="002D6120"/>
    <w:rsid w:val="002D6C0C"/>
    <w:rsid w:val="002E1DC0"/>
    <w:rsid w:val="002E2577"/>
    <w:rsid w:val="002E2F53"/>
    <w:rsid w:val="002E40FB"/>
    <w:rsid w:val="002E41E5"/>
    <w:rsid w:val="002E482B"/>
    <w:rsid w:val="002F215B"/>
    <w:rsid w:val="002F279D"/>
    <w:rsid w:val="002F3782"/>
    <w:rsid w:val="002F47C3"/>
    <w:rsid w:val="002F6045"/>
    <w:rsid w:val="002F66BC"/>
    <w:rsid w:val="002F67A7"/>
    <w:rsid w:val="003005CC"/>
    <w:rsid w:val="00301192"/>
    <w:rsid w:val="00302E5A"/>
    <w:rsid w:val="00304A63"/>
    <w:rsid w:val="00304CD7"/>
    <w:rsid w:val="00304E7E"/>
    <w:rsid w:val="00306720"/>
    <w:rsid w:val="00307E9D"/>
    <w:rsid w:val="00310095"/>
    <w:rsid w:val="0031092C"/>
    <w:rsid w:val="00312460"/>
    <w:rsid w:val="0031551A"/>
    <w:rsid w:val="003176ED"/>
    <w:rsid w:val="00317AF7"/>
    <w:rsid w:val="00321495"/>
    <w:rsid w:val="00321524"/>
    <w:rsid w:val="00322006"/>
    <w:rsid w:val="003235F1"/>
    <w:rsid w:val="0032504D"/>
    <w:rsid w:val="00332B0B"/>
    <w:rsid w:val="003347C8"/>
    <w:rsid w:val="00335089"/>
    <w:rsid w:val="00345EAA"/>
    <w:rsid w:val="0035035B"/>
    <w:rsid w:val="00351168"/>
    <w:rsid w:val="003540D3"/>
    <w:rsid w:val="00354688"/>
    <w:rsid w:val="003547FD"/>
    <w:rsid w:val="00354AB6"/>
    <w:rsid w:val="00355104"/>
    <w:rsid w:val="00356217"/>
    <w:rsid w:val="003646BF"/>
    <w:rsid w:val="00365F9C"/>
    <w:rsid w:val="0037034E"/>
    <w:rsid w:val="00375BCD"/>
    <w:rsid w:val="003771AD"/>
    <w:rsid w:val="00377869"/>
    <w:rsid w:val="00381004"/>
    <w:rsid w:val="00387FCA"/>
    <w:rsid w:val="00390F0B"/>
    <w:rsid w:val="00392615"/>
    <w:rsid w:val="00392944"/>
    <w:rsid w:val="0039294B"/>
    <w:rsid w:val="00393E5B"/>
    <w:rsid w:val="00393F3A"/>
    <w:rsid w:val="003950BE"/>
    <w:rsid w:val="003958D5"/>
    <w:rsid w:val="0039637D"/>
    <w:rsid w:val="00397259"/>
    <w:rsid w:val="003A2B60"/>
    <w:rsid w:val="003A335A"/>
    <w:rsid w:val="003A33DD"/>
    <w:rsid w:val="003A39DB"/>
    <w:rsid w:val="003B0029"/>
    <w:rsid w:val="003B0488"/>
    <w:rsid w:val="003B0525"/>
    <w:rsid w:val="003B2AF9"/>
    <w:rsid w:val="003B41AE"/>
    <w:rsid w:val="003B6889"/>
    <w:rsid w:val="003B6F64"/>
    <w:rsid w:val="003B7A40"/>
    <w:rsid w:val="003C0649"/>
    <w:rsid w:val="003C0965"/>
    <w:rsid w:val="003C1B76"/>
    <w:rsid w:val="003C1CC7"/>
    <w:rsid w:val="003C2408"/>
    <w:rsid w:val="003C2992"/>
    <w:rsid w:val="003C3397"/>
    <w:rsid w:val="003C40D8"/>
    <w:rsid w:val="003C4D4D"/>
    <w:rsid w:val="003C71A3"/>
    <w:rsid w:val="003C7874"/>
    <w:rsid w:val="003D23BC"/>
    <w:rsid w:val="003D4985"/>
    <w:rsid w:val="003E023E"/>
    <w:rsid w:val="003E0998"/>
    <w:rsid w:val="003E1007"/>
    <w:rsid w:val="003E54F7"/>
    <w:rsid w:val="003E63E2"/>
    <w:rsid w:val="003E6A59"/>
    <w:rsid w:val="003E75A3"/>
    <w:rsid w:val="003E76A1"/>
    <w:rsid w:val="003E781A"/>
    <w:rsid w:val="003E7A37"/>
    <w:rsid w:val="003F1E57"/>
    <w:rsid w:val="003F457F"/>
    <w:rsid w:val="003F53F5"/>
    <w:rsid w:val="003F73DA"/>
    <w:rsid w:val="004001E0"/>
    <w:rsid w:val="00403D2B"/>
    <w:rsid w:val="004051CE"/>
    <w:rsid w:val="0041698C"/>
    <w:rsid w:val="00423634"/>
    <w:rsid w:val="00423E41"/>
    <w:rsid w:val="004265B3"/>
    <w:rsid w:val="004301E8"/>
    <w:rsid w:val="0043283D"/>
    <w:rsid w:val="004347B2"/>
    <w:rsid w:val="00435323"/>
    <w:rsid w:val="0043612E"/>
    <w:rsid w:val="00437D12"/>
    <w:rsid w:val="004413EA"/>
    <w:rsid w:val="00441A72"/>
    <w:rsid w:val="00444585"/>
    <w:rsid w:val="0044499D"/>
    <w:rsid w:val="00444A81"/>
    <w:rsid w:val="004478B2"/>
    <w:rsid w:val="00447F06"/>
    <w:rsid w:val="00451EEE"/>
    <w:rsid w:val="00453C31"/>
    <w:rsid w:val="00457AC6"/>
    <w:rsid w:val="004614C8"/>
    <w:rsid w:val="00461A6A"/>
    <w:rsid w:val="0046233C"/>
    <w:rsid w:val="00466118"/>
    <w:rsid w:val="00466D64"/>
    <w:rsid w:val="00467E2F"/>
    <w:rsid w:val="004717C8"/>
    <w:rsid w:val="00471B05"/>
    <w:rsid w:val="004757E5"/>
    <w:rsid w:val="004763CF"/>
    <w:rsid w:val="0047725E"/>
    <w:rsid w:val="004777CA"/>
    <w:rsid w:val="00477A47"/>
    <w:rsid w:val="00477F11"/>
    <w:rsid w:val="00482437"/>
    <w:rsid w:val="004835AE"/>
    <w:rsid w:val="00483B11"/>
    <w:rsid w:val="00483B4D"/>
    <w:rsid w:val="00484001"/>
    <w:rsid w:val="004856D3"/>
    <w:rsid w:val="0048719F"/>
    <w:rsid w:val="00491A54"/>
    <w:rsid w:val="00492328"/>
    <w:rsid w:val="00493734"/>
    <w:rsid w:val="00495463"/>
    <w:rsid w:val="00495C34"/>
    <w:rsid w:val="00495F46"/>
    <w:rsid w:val="00497632"/>
    <w:rsid w:val="00497C66"/>
    <w:rsid w:val="004A1021"/>
    <w:rsid w:val="004A63F1"/>
    <w:rsid w:val="004B056F"/>
    <w:rsid w:val="004B0E07"/>
    <w:rsid w:val="004B2DAA"/>
    <w:rsid w:val="004B35AA"/>
    <w:rsid w:val="004B3F0B"/>
    <w:rsid w:val="004B5628"/>
    <w:rsid w:val="004B73AE"/>
    <w:rsid w:val="004C0B6C"/>
    <w:rsid w:val="004C16E3"/>
    <w:rsid w:val="004D0CBE"/>
    <w:rsid w:val="004D192B"/>
    <w:rsid w:val="004D1947"/>
    <w:rsid w:val="004D4011"/>
    <w:rsid w:val="004D480D"/>
    <w:rsid w:val="004D75CA"/>
    <w:rsid w:val="004E2FC2"/>
    <w:rsid w:val="004E3AA0"/>
    <w:rsid w:val="004E44CD"/>
    <w:rsid w:val="004E6A3F"/>
    <w:rsid w:val="004F00D6"/>
    <w:rsid w:val="004F5C96"/>
    <w:rsid w:val="00500C98"/>
    <w:rsid w:val="00502A0C"/>
    <w:rsid w:val="00502F18"/>
    <w:rsid w:val="00503D0B"/>
    <w:rsid w:val="00504918"/>
    <w:rsid w:val="00506B86"/>
    <w:rsid w:val="0050713B"/>
    <w:rsid w:val="005101CD"/>
    <w:rsid w:val="00511229"/>
    <w:rsid w:val="00511E29"/>
    <w:rsid w:val="005130DC"/>
    <w:rsid w:val="0051514F"/>
    <w:rsid w:val="00517C30"/>
    <w:rsid w:val="00523513"/>
    <w:rsid w:val="00524123"/>
    <w:rsid w:val="00524B22"/>
    <w:rsid w:val="0052629C"/>
    <w:rsid w:val="00527D88"/>
    <w:rsid w:val="00531E96"/>
    <w:rsid w:val="005332E7"/>
    <w:rsid w:val="00537CAE"/>
    <w:rsid w:val="005426F0"/>
    <w:rsid w:val="00543D82"/>
    <w:rsid w:val="00544183"/>
    <w:rsid w:val="005452BC"/>
    <w:rsid w:val="00546160"/>
    <w:rsid w:val="00546E39"/>
    <w:rsid w:val="0055001D"/>
    <w:rsid w:val="00550D13"/>
    <w:rsid w:val="00551B25"/>
    <w:rsid w:val="00554E31"/>
    <w:rsid w:val="00560CBF"/>
    <w:rsid w:val="00563A8F"/>
    <w:rsid w:val="00564174"/>
    <w:rsid w:val="00564D62"/>
    <w:rsid w:val="0056579C"/>
    <w:rsid w:val="00565855"/>
    <w:rsid w:val="0056610C"/>
    <w:rsid w:val="00566648"/>
    <w:rsid w:val="005674B9"/>
    <w:rsid w:val="00573005"/>
    <w:rsid w:val="0057310A"/>
    <w:rsid w:val="00573EB9"/>
    <w:rsid w:val="005808C5"/>
    <w:rsid w:val="00582444"/>
    <w:rsid w:val="00582E6C"/>
    <w:rsid w:val="005851DB"/>
    <w:rsid w:val="00585611"/>
    <w:rsid w:val="00585A2D"/>
    <w:rsid w:val="00586235"/>
    <w:rsid w:val="00587D12"/>
    <w:rsid w:val="00593234"/>
    <w:rsid w:val="00593C4F"/>
    <w:rsid w:val="0059558A"/>
    <w:rsid w:val="005A0DBC"/>
    <w:rsid w:val="005A1DBD"/>
    <w:rsid w:val="005A4DFD"/>
    <w:rsid w:val="005A4FEB"/>
    <w:rsid w:val="005A612D"/>
    <w:rsid w:val="005A723C"/>
    <w:rsid w:val="005A783F"/>
    <w:rsid w:val="005B02DB"/>
    <w:rsid w:val="005B0C78"/>
    <w:rsid w:val="005B2F30"/>
    <w:rsid w:val="005B3BCE"/>
    <w:rsid w:val="005B3E3A"/>
    <w:rsid w:val="005B4D0A"/>
    <w:rsid w:val="005B5549"/>
    <w:rsid w:val="005B571F"/>
    <w:rsid w:val="005B5AE8"/>
    <w:rsid w:val="005B5CA0"/>
    <w:rsid w:val="005B7FBA"/>
    <w:rsid w:val="005C1058"/>
    <w:rsid w:val="005C1561"/>
    <w:rsid w:val="005C41B1"/>
    <w:rsid w:val="005C54BC"/>
    <w:rsid w:val="005C5B3E"/>
    <w:rsid w:val="005D0512"/>
    <w:rsid w:val="005D1B74"/>
    <w:rsid w:val="005D726C"/>
    <w:rsid w:val="005D777C"/>
    <w:rsid w:val="005D7D1D"/>
    <w:rsid w:val="005E170A"/>
    <w:rsid w:val="005E29F9"/>
    <w:rsid w:val="005E5140"/>
    <w:rsid w:val="005E6FE5"/>
    <w:rsid w:val="005E7362"/>
    <w:rsid w:val="005E78B6"/>
    <w:rsid w:val="005E7CDC"/>
    <w:rsid w:val="005F1EDD"/>
    <w:rsid w:val="005F5DD3"/>
    <w:rsid w:val="00601748"/>
    <w:rsid w:val="00601FF5"/>
    <w:rsid w:val="006055CA"/>
    <w:rsid w:val="00605B06"/>
    <w:rsid w:val="00606F04"/>
    <w:rsid w:val="006104F0"/>
    <w:rsid w:val="00611850"/>
    <w:rsid w:val="006151EA"/>
    <w:rsid w:val="00615E88"/>
    <w:rsid w:val="006168A3"/>
    <w:rsid w:val="006227F8"/>
    <w:rsid w:val="006230A2"/>
    <w:rsid w:val="00623348"/>
    <w:rsid w:val="00623CB1"/>
    <w:rsid w:val="00632792"/>
    <w:rsid w:val="00634C94"/>
    <w:rsid w:val="0063665C"/>
    <w:rsid w:val="00641C66"/>
    <w:rsid w:val="00641F10"/>
    <w:rsid w:val="006423F7"/>
    <w:rsid w:val="00642DB2"/>
    <w:rsid w:val="006443EA"/>
    <w:rsid w:val="00644E0A"/>
    <w:rsid w:val="00645925"/>
    <w:rsid w:val="00645D7E"/>
    <w:rsid w:val="0064716A"/>
    <w:rsid w:val="00647831"/>
    <w:rsid w:val="006479C8"/>
    <w:rsid w:val="00651514"/>
    <w:rsid w:val="0065326F"/>
    <w:rsid w:val="006543C4"/>
    <w:rsid w:val="00661B6A"/>
    <w:rsid w:val="00662943"/>
    <w:rsid w:val="00663443"/>
    <w:rsid w:val="00663B60"/>
    <w:rsid w:val="0066446B"/>
    <w:rsid w:val="00664877"/>
    <w:rsid w:val="00664EC7"/>
    <w:rsid w:val="0066557D"/>
    <w:rsid w:val="006675D4"/>
    <w:rsid w:val="00667885"/>
    <w:rsid w:val="006678F1"/>
    <w:rsid w:val="006723E0"/>
    <w:rsid w:val="00673633"/>
    <w:rsid w:val="006741D4"/>
    <w:rsid w:val="00674F98"/>
    <w:rsid w:val="00675341"/>
    <w:rsid w:val="006754D1"/>
    <w:rsid w:val="006772A3"/>
    <w:rsid w:val="006800A2"/>
    <w:rsid w:val="00681B16"/>
    <w:rsid w:val="00682F21"/>
    <w:rsid w:val="00683C7A"/>
    <w:rsid w:val="00683F0A"/>
    <w:rsid w:val="0068403D"/>
    <w:rsid w:val="00691480"/>
    <w:rsid w:val="006914A9"/>
    <w:rsid w:val="006922FF"/>
    <w:rsid w:val="006924C6"/>
    <w:rsid w:val="00692D27"/>
    <w:rsid w:val="00695BFA"/>
    <w:rsid w:val="00695C79"/>
    <w:rsid w:val="0069666A"/>
    <w:rsid w:val="00697FFB"/>
    <w:rsid w:val="006A0CA4"/>
    <w:rsid w:val="006A1904"/>
    <w:rsid w:val="006A2594"/>
    <w:rsid w:val="006A4620"/>
    <w:rsid w:val="006B288F"/>
    <w:rsid w:val="006B3ECA"/>
    <w:rsid w:val="006B5945"/>
    <w:rsid w:val="006B7A7D"/>
    <w:rsid w:val="006C0517"/>
    <w:rsid w:val="006C0874"/>
    <w:rsid w:val="006C1F3D"/>
    <w:rsid w:val="006C49A5"/>
    <w:rsid w:val="006C5C69"/>
    <w:rsid w:val="006D0ECA"/>
    <w:rsid w:val="006D1DAD"/>
    <w:rsid w:val="006D206E"/>
    <w:rsid w:val="006D442A"/>
    <w:rsid w:val="006D4491"/>
    <w:rsid w:val="006D4590"/>
    <w:rsid w:val="006D531D"/>
    <w:rsid w:val="006D5577"/>
    <w:rsid w:val="006D5988"/>
    <w:rsid w:val="006D7AB8"/>
    <w:rsid w:val="006D7B16"/>
    <w:rsid w:val="006E1A7A"/>
    <w:rsid w:val="006E2A72"/>
    <w:rsid w:val="006E4DB1"/>
    <w:rsid w:val="006E4F46"/>
    <w:rsid w:val="006E5B89"/>
    <w:rsid w:val="006E6C4E"/>
    <w:rsid w:val="006F068D"/>
    <w:rsid w:val="006F165D"/>
    <w:rsid w:val="006F2732"/>
    <w:rsid w:val="006F41F1"/>
    <w:rsid w:val="006F6A53"/>
    <w:rsid w:val="006F73A2"/>
    <w:rsid w:val="006F7BAB"/>
    <w:rsid w:val="007015B3"/>
    <w:rsid w:val="00702048"/>
    <w:rsid w:val="00705FB5"/>
    <w:rsid w:val="007067AC"/>
    <w:rsid w:val="00707E20"/>
    <w:rsid w:val="0071015B"/>
    <w:rsid w:val="00711D85"/>
    <w:rsid w:val="00712FCD"/>
    <w:rsid w:val="00713841"/>
    <w:rsid w:val="00714859"/>
    <w:rsid w:val="00715D26"/>
    <w:rsid w:val="007173FE"/>
    <w:rsid w:val="0072148D"/>
    <w:rsid w:val="00722419"/>
    <w:rsid w:val="0072450D"/>
    <w:rsid w:val="00724610"/>
    <w:rsid w:val="007254EA"/>
    <w:rsid w:val="0072629E"/>
    <w:rsid w:val="0072630F"/>
    <w:rsid w:val="00726331"/>
    <w:rsid w:val="00726EDC"/>
    <w:rsid w:val="00727E3C"/>
    <w:rsid w:val="007303EE"/>
    <w:rsid w:val="00731830"/>
    <w:rsid w:val="00733409"/>
    <w:rsid w:val="007340B9"/>
    <w:rsid w:val="00736E8D"/>
    <w:rsid w:val="0073783B"/>
    <w:rsid w:val="00740D61"/>
    <w:rsid w:val="00741FF2"/>
    <w:rsid w:val="00742BFD"/>
    <w:rsid w:val="0074397F"/>
    <w:rsid w:val="00744500"/>
    <w:rsid w:val="007470A5"/>
    <w:rsid w:val="00750D54"/>
    <w:rsid w:val="00751AAA"/>
    <w:rsid w:val="00752AD4"/>
    <w:rsid w:val="0075323F"/>
    <w:rsid w:val="0075526A"/>
    <w:rsid w:val="00765273"/>
    <w:rsid w:val="00765D9E"/>
    <w:rsid w:val="0077279E"/>
    <w:rsid w:val="007728E3"/>
    <w:rsid w:val="0077303B"/>
    <w:rsid w:val="00774B71"/>
    <w:rsid w:val="00775033"/>
    <w:rsid w:val="00775121"/>
    <w:rsid w:val="00780422"/>
    <w:rsid w:val="007815E8"/>
    <w:rsid w:val="00781785"/>
    <w:rsid w:val="00781FD8"/>
    <w:rsid w:val="00782396"/>
    <w:rsid w:val="007830D1"/>
    <w:rsid w:val="00783A91"/>
    <w:rsid w:val="007876CA"/>
    <w:rsid w:val="007900D1"/>
    <w:rsid w:val="00790AE6"/>
    <w:rsid w:val="007930BA"/>
    <w:rsid w:val="007935C7"/>
    <w:rsid w:val="007939FD"/>
    <w:rsid w:val="00793E38"/>
    <w:rsid w:val="00793F9A"/>
    <w:rsid w:val="0079636C"/>
    <w:rsid w:val="00796EBF"/>
    <w:rsid w:val="007970A8"/>
    <w:rsid w:val="00797798"/>
    <w:rsid w:val="007A0B8F"/>
    <w:rsid w:val="007A1365"/>
    <w:rsid w:val="007A1FF9"/>
    <w:rsid w:val="007A2209"/>
    <w:rsid w:val="007A255D"/>
    <w:rsid w:val="007A318A"/>
    <w:rsid w:val="007A386F"/>
    <w:rsid w:val="007A4302"/>
    <w:rsid w:val="007A6D10"/>
    <w:rsid w:val="007A7622"/>
    <w:rsid w:val="007B3AEE"/>
    <w:rsid w:val="007B7494"/>
    <w:rsid w:val="007C1448"/>
    <w:rsid w:val="007C1790"/>
    <w:rsid w:val="007C2149"/>
    <w:rsid w:val="007C27E3"/>
    <w:rsid w:val="007C5655"/>
    <w:rsid w:val="007C5748"/>
    <w:rsid w:val="007C5BC4"/>
    <w:rsid w:val="007C5CAD"/>
    <w:rsid w:val="007C5F06"/>
    <w:rsid w:val="007C623F"/>
    <w:rsid w:val="007C7356"/>
    <w:rsid w:val="007D08FB"/>
    <w:rsid w:val="007D5A35"/>
    <w:rsid w:val="007E0E0D"/>
    <w:rsid w:val="007E2F25"/>
    <w:rsid w:val="007F0132"/>
    <w:rsid w:val="007F1A64"/>
    <w:rsid w:val="007F5776"/>
    <w:rsid w:val="007F5FDC"/>
    <w:rsid w:val="007F6377"/>
    <w:rsid w:val="00810309"/>
    <w:rsid w:val="00811D48"/>
    <w:rsid w:val="00812565"/>
    <w:rsid w:val="00814A25"/>
    <w:rsid w:val="008165FA"/>
    <w:rsid w:val="00816987"/>
    <w:rsid w:val="00816BFC"/>
    <w:rsid w:val="00817FEE"/>
    <w:rsid w:val="008235F3"/>
    <w:rsid w:val="008239DC"/>
    <w:rsid w:val="00830F97"/>
    <w:rsid w:val="00831B19"/>
    <w:rsid w:val="00831B68"/>
    <w:rsid w:val="00832E3C"/>
    <w:rsid w:val="008347E2"/>
    <w:rsid w:val="008410F8"/>
    <w:rsid w:val="0084149C"/>
    <w:rsid w:val="00841559"/>
    <w:rsid w:val="00841B25"/>
    <w:rsid w:val="00841C5A"/>
    <w:rsid w:val="00844180"/>
    <w:rsid w:val="00844B0C"/>
    <w:rsid w:val="00844B8F"/>
    <w:rsid w:val="00844F4F"/>
    <w:rsid w:val="008452F8"/>
    <w:rsid w:val="008465C6"/>
    <w:rsid w:val="00847A8D"/>
    <w:rsid w:val="00850F9E"/>
    <w:rsid w:val="00851FF1"/>
    <w:rsid w:val="00853C8C"/>
    <w:rsid w:val="00854624"/>
    <w:rsid w:val="00854741"/>
    <w:rsid w:val="00854EFB"/>
    <w:rsid w:val="00855920"/>
    <w:rsid w:val="00855C97"/>
    <w:rsid w:val="0086131D"/>
    <w:rsid w:val="008675FA"/>
    <w:rsid w:val="00874F29"/>
    <w:rsid w:val="00875104"/>
    <w:rsid w:val="00875139"/>
    <w:rsid w:val="008803BF"/>
    <w:rsid w:val="00880F8C"/>
    <w:rsid w:val="008836A8"/>
    <w:rsid w:val="0088740F"/>
    <w:rsid w:val="00891E1E"/>
    <w:rsid w:val="0089233C"/>
    <w:rsid w:val="008926BA"/>
    <w:rsid w:val="00892B16"/>
    <w:rsid w:val="00896865"/>
    <w:rsid w:val="008A06D6"/>
    <w:rsid w:val="008A145B"/>
    <w:rsid w:val="008A421D"/>
    <w:rsid w:val="008A5D0C"/>
    <w:rsid w:val="008A6023"/>
    <w:rsid w:val="008A65B9"/>
    <w:rsid w:val="008B0822"/>
    <w:rsid w:val="008C0666"/>
    <w:rsid w:val="008C0CB7"/>
    <w:rsid w:val="008C108F"/>
    <w:rsid w:val="008C3098"/>
    <w:rsid w:val="008C3C74"/>
    <w:rsid w:val="008C3DCF"/>
    <w:rsid w:val="008C4D8F"/>
    <w:rsid w:val="008C645C"/>
    <w:rsid w:val="008D2229"/>
    <w:rsid w:val="008D3162"/>
    <w:rsid w:val="008D368B"/>
    <w:rsid w:val="008D4EDC"/>
    <w:rsid w:val="008D57C4"/>
    <w:rsid w:val="008D6AA3"/>
    <w:rsid w:val="008D76B9"/>
    <w:rsid w:val="008E02FA"/>
    <w:rsid w:val="008E056E"/>
    <w:rsid w:val="008E0588"/>
    <w:rsid w:val="008E0A51"/>
    <w:rsid w:val="008E0B10"/>
    <w:rsid w:val="008E0D20"/>
    <w:rsid w:val="008E15A2"/>
    <w:rsid w:val="008E40F5"/>
    <w:rsid w:val="008E5FCC"/>
    <w:rsid w:val="008E6102"/>
    <w:rsid w:val="008E71C2"/>
    <w:rsid w:val="008E7B86"/>
    <w:rsid w:val="008E7CDB"/>
    <w:rsid w:val="008F00AE"/>
    <w:rsid w:val="008F1473"/>
    <w:rsid w:val="008F58D1"/>
    <w:rsid w:val="008F5E82"/>
    <w:rsid w:val="00901998"/>
    <w:rsid w:val="009025F2"/>
    <w:rsid w:val="00904A81"/>
    <w:rsid w:val="00905915"/>
    <w:rsid w:val="00907169"/>
    <w:rsid w:val="009119AF"/>
    <w:rsid w:val="009121A1"/>
    <w:rsid w:val="009144F6"/>
    <w:rsid w:val="00914B9B"/>
    <w:rsid w:val="00914ED7"/>
    <w:rsid w:val="009171EC"/>
    <w:rsid w:val="00917B8B"/>
    <w:rsid w:val="00917C02"/>
    <w:rsid w:val="00917EC4"/>
    <w:rsid w:val="009201F7"/>
    <w:rsid w:val="00923275"/>
    <w:rsid w:val="00924B8E"/>
    <w:rsid w:val="009258A9"/>
    <w:rsid w:val="0092715A"/>
    <w:rsid w:val="009275CB"/>
    <w:rsid w:val="00931E02"/>
    <w:rsid w:val="00932398"/>
    <w:rsid w:val="00937732"/>
    <w:rsid w:val="0094085B"/>
    <w:rsid w:val="00940AC8"/>
    <w:rsid w:val="00945553"/>
    <w:rsid w:val="00947DD0"/>
    <w:rsid w:val="00954194"/>
    <w:rsid w:val="00956CA2"/>
    <w:rsid w:val="00957E27"/>
    <w:rsid w:val="00960D0D"/>
    <w:rsid w:val="009619FC"/>
    <w:rsid w:val="0096204C"/>
    <w:rsid w:val="009623D4"/>
    <w:rsid w:val="00962BE7"/>
    <w:rsid w:val="00963C70"/>
    <w:rsid w:val="009644D0"/>
    <w:rsid w:val="00964FA2"/>
    <w:rsid w:val="00965A61"/>
    <w:rsid w:val="009720A5"/>
    <w:rsid w:val="009721B6"/>
    <w:rsid w:val="00974A60"/>
    <w:rsid w:val="009753FA"/>
    <w:rsid w:val="00976D85"/>
    <w:rsid w:val="0098139F"/>
    <w:rsid w:val="00981CE7"/>
    <w:rsid w:val="009823E4"/>
    <w:rsid w:val="00985244"/>
    <w:rsid w:val="009852A3"/>
    <w:rsid w:val="009854A5"/>
    <w:rsid w:val="00985976"/>
    <w:rsid w:val="00987176"/>
    <w:rsid w:val="009877F7"/>
    <w:rsid w:val="009900EF"/>
    <w:rsid w:val="009901BF"/>
    <w:rsid w:val="009908C2"/>
    <w:rsid w:val="00991D57"/>
    <w:rsid w:val="009920DA"/>
    <w:rsid w:val="00992ED0"/>
    <w:rsid w:val="009933C9"/>
    <w:rsid w:val="00993FD2"/>
    <w:rsid w:val="0099738B"/>
    <w:rsid w:val="009A345D"/>
    <w:rsid w:val="009A3544"/>
    <w:rsid w:val="009A408C"/>
    <w:rsid w:val="009A78AD"/>
    <w:rsid w:val="009A7B5D"/>
    <w:rsid w:val="009B407E"/>
    <w:rsid w:val="009B4420"/>
    <w:rsid w:val="009C3951"/>
    <w:rsid w:val="009C4B88"/>
    <w:rsid w:val="009C7968"/>
    <w:rsid w:val="009D028A"/>
    <w:rsid w:val="009D1D03"/>
    <w:rsid w:val="009D343E"/>
    <w:rsid w:val="009D4C6E"/>
    <w:rsid w:val="009D4ED8"/>
    <w:rsid w:val="009D695B"/>
    <w:rsid w:val="009D6A90"/>
    <w:rsid w:val="009D6CAB"/>
    <w:rsid w:val="009D6F0F"/>
    <w:rsid w:val="009E032A"/>
    <w:rsid w:val="009E0AE0"/>
    <w:rsid w:val="009E31ED"/>
    <w:rsid w:val="009E37E2"/>
    <w:rsid w:val="009E4B24"/>
    <w:rsid w:val="009E4DD2"/>
    <w:rsid w:val="009E5748"/>
    <w:rsid w:val="009E7108"/>
    <w:rsid w:val="009F0460"/>
    <w:rsid w:val="009F0E7A"/>
    <w:rsid w:val="009F16F6"/>
    <w:rsid w:val="009F20F9"/>
    <w:rsid w:val="009F3F94"/>
    <w:rsid w:val="009F555A"/>
    <w:rsid w:val="009F586D"/>
    <w:rsid w:val="009F774D"/>
    <w:rsid w:val="00A000C4"/>
    <w:rsid w:val="00A01D54"/>
    <w:rsid w:val="00A06916"/>
    <w:rsid w:val="00A0799D"/>
    <w:rsid w:val="00A07B32"/>
    <w:rsid w:val="00A07F11"/>
    <w:rsid w:val="00A10CD5"/>
    <w:rsid w:val="00A11935"/>
    <w:rsid w:val="00A13768"/>
    <w:rsid w:val="00A1679B"/>
    <w:rsid w:val="00A1686A"/>
    <w:rsid w:val="00A17E97"/>
    <w:rsid w:val="00A207FC"/>
    <w:rsid w:val="00A2087A"/>
    <w:rsid w:val="00A24C2E"/>
    <w:rsid w:val="00A308C3"/>
    <w:rsid w:val="00A30B64"/>
    <w:rsid w:val="00A31B48"/>
    <w:rsid w:val="00A32249"/>
    <w:rsid w:val="00A33970"/>
    <w:rsid w:val="00A33E0E"/>
    <w:rsid w:val="00A34773"/>
    <w:rsid w:val="00A349DD"/>
    <w:rsid w:val="00A35C81"/>
    <w:rsid w:val="00A3718A"/>
    <w:rsid w:val="00A37699"/>
    <w:rsid w:val="00A37BA9"/>
    <w:rsid w:val="00A40CAA"/>
    <w:rsid w:val="00A42045"/>
    <w:rsid w:val="00A43155"/>
    <w:rsid w:val="00A46647"/>
    <w:rsid w:val="00A47B2E"/>
    <w:rsid w:val="00A500F1"/>
    <w:rsid w:val="00A5171E"/>
    <w:rsid w:val="00A51E84"/>
    <w:rsid w:val="00A536C6"/>
    <w:rsid w:val="00A5478B"/>
    <w:rsid w:val="00A54A58"/>
    <w:rsid w:val="00A550C8"/>
    <w:rsid w:val="00A55BDD"/>
    <w:rsid w:val="00A569D3"/>
    <w:rsid w:val="00A56C31"/>
    <w:rsid w:val="00A56C83"/>
    <w:rsid w:val="00A616B4"/>
    <w:rsid w:val="00A61CD6"/>
    <w:rsid w:val="00A62FE8"/>
    <w:rsid w:val="00A64150"/>
    <w:rsid w:val="00A64410"/>
    <w:rsid w:val="00A64814"/>
    <w:rsid w:val="00A66BB6"/>
    <w:rsid w:val="00A67B1B"/>
    <w:rsid w:val="00A726B3"/>
    <w:rsid w:val="00A72C3D"/>
    <w:rsid w:val="00A73F45"/>
    <w:rsid w:val="00A75CCC"/>
    <w:rsid w:val="00A76609"/>
    <w:rsid w:val="00A805F1"/>
    <w:rsid w:val="00A815B0"/>
    <w:rsid w:val="00A825CA"/>
    <w:rsid w:val="00A834A4"/>
    <w:rsid w:val="00A837F3"/>
    <w:rsid w:val="00A842FC"/>
    <w:rsid w:val="00A86A6F"/>
    <w:rsid w:val="00A927CF"/>
    <w:rsid w:val="00A92995"/>
    <w:rsid w:val="00A94817"/>
    <w:rsid w:val="00AA1CD2"/>
    <w:rsid w:val="00AA4697"/>
    <w:rsid w:val="00AA6B23"/>
    <w:rsid w:val="00AB12A3"/>
    <w:rsid w:val="00AB369D"/>
    <w:rsid w:val="00AB65B7"/>
    <w:rsid w:val="00AB68E7"/>
    <w:rsid w:val="00AC1666"/>
    <w:rsid w:val="00AC4E24"/>
    <w:rsid w:val="00AC6D5B"/>
    <w:rsid w:val="00AC76BF"/>
    <w:rsid w:val="00AC7A72"/>
    <w:rsid w:val="00AC7C10"/>
    <w:rsid w:val="00AD2927"/>
    <w:rsid w:val="00AD35AB"/>
    <w:rsid w:val="00AD699A"/>
    <w:rsid w:val="00AD7FB4"/>
    <w:rsid w:val="00AE0842"/>
    <w:rsid w:val="00AE185A"/>
    <w:rsid w:val="00AE1F50"/>
    <w:rsid w:val="00AE2B73"/>
    <w:rsid w:val="00AE3371"/>
    <w:rsid w:val="00AE3428"/>
    <w:rsid w:val="00AE6E89"/>
    <w:rsid w:val="00AE72F5"/>
    <w:rsid w:val="00AF0611"/>
    <w:rsid w:val="00AF1CFA"/>
    <w:rsid w:val="00AF1E84"/>
    <w:rsid w:val="00AF6902"/>
    <w:rsid w:val="00B028FD"/>
    <w:rsid w:val="00B06A0D"/>
    <w:rsid w:val="00B10637"/>
    <w:rsid w:val="00B11D49"/>
    <w:rsid w:val="00B12FC1"/>
    <w:rsid w:val="00B15E14"/>
    <w:rsid w:val="00B167C6"/>
    <w:rsid w:val="00B20272"/>
    <w:rsid w:val="00B20F2B"/>
    <w:rsid w:val="00B21799"/>
    <w:rsid w:val="00B21A04"/>
    <w:rsid w:val="00B235C2"/>
    <w:rsid w:val="00B24644"/>
    <w:rsid w:val="00B24689"/>
    <w:rsid w:val="00B25707"/>
    <w:rsid w:val="00B265CB"/>
    <w:rsid w:val="00B26F5A"/>
    <w:rsid w:val="00B312FC"/>
    <w:rsid w:val="00B346BD"/>
    <w:rsid w:val="00B364E7"/>
    <w:rsid w:val="00B365FA"/>
    <w:rsid w:val="00B377F4"/>
    <w:rsid w:val="00B44557"/>
    <w:rsid w:val="00B44919"/>
    <w:rsid w:val="00B4635F"/>
    <w:rsid w:val="00B509B9"/>
    <w:rsid w:val="00B51774"/>
    <w:rsid w:val="00B5367E"/>
    <w:rsid w:val="00B64AF1"/>
    <w:rsid w:val="00B67AFB"/>
    <w:rsid w:val="00B7050F"/>
    <w:rsid w:val="00B71D2A"/>
    <w:rsid w:val="00B7706F"/>
    <w:rsid w:val="00B82BA1"/>
    <w:rsid w:val="00B83CF3"/>
    <w:rsid w:val="00B84DCE"/>
    <w:rsid w:val="00B85355"/>
    <w:rsid w:val="00B874AB"/>
    <w:rsid w:val="00B878F5"/>
    <w:rsid w:val="00B9102C"/>
    <w:rsid w:val="00B92B20"/>
    <w:rsid w:val="00B9455F"/>
    <w:rsid w:val="00B948F1"/>
    <w:rsid w:val="00BA00B7"/>
    <w:rsid w:val="00BA06C1"/>
    <w:rsid w:val="00BA1AEC"/>
    <w:rsid w:val="00BA1D6B"/>
    <w:rsid w:val="00BA4AD6"/>
    <w:rsid w:val="00BA5340"/>
    <w:rsid w:val="00BA7600"/>
    <w:rsid w:val="00BA7F6B"/>
    <w:rsid w:val="00BB152E"/>
    <w:rsid w:val="00BB1EB1"/>
    <w:rsid w:val="00BB2B96"/>
    <w:rsid w:val="00BB2D31"/>
    <w:rsid w:val="00BB3338"/>
    <w:rsid w:val="00BB44CF"/>
    <w:rsid w:val="00BB55D4"/>
    <w:rsid w:val="00BB5C2C"/>
    <w:rsid w:val="00BB6FD8"/>
    <w:rsid w:val="00BC072A"/>
    <w:rsid w:val="00BC0C90"/>
    <w:rsid w:val="00BC3179"/>
    <w:rsid w:val="00BC5040"/>
    <w:rsid w:val="00BD052D"/>
    <w:rsid w:val="00BD0BA7"/>
    <w:rsid w:val="00BD3F24"/>
    <w:rsid w:val="00BD44C5"/>
    <w:rsid w:val="00BD45FA"/>
    <w:rsid w:val="00BD52B8"/>
    <w:rsid w:val="00BD6AB6"/>
    <w:rsid w:val="00BD6F08"/>
    <w:rsid w:val="00BD7EAE"/>
    <w:rsid w:val="00BE08C1"/>
    <w:rsid w:val="00BE0E88"/>
    <w:rsid w:val="00BE3E24"/>
    <w:rsid w:val="00BE6A03"/>
    <w:rsid w:val="00BE700F"/>
    <w:rsid w:val="00BE708C"/>
    <w:rsid w:val="00BF252C"/>
    <w:rsid w:val="00BF396B"/>
    <w:rsid w:val="00BF52AE"/>
    <w:rsid w:val="00BF74B6"/>
    <w:rsid w:val="00C00EB1"/>
    <w:rsid w:val="00C026EE"/>
    <w:rsid w:val="00C03490"/>
    <w:rsid w:val="00C072E3"/>
    <w:rsid w:val="00C10B47"/>
    <w:rsid w:val="00C10F3F"/>
    <w:rsid w:val="00C132CD"/>
    <w:rsid w:val="00C14304"/>
    <w:rsid w:val="00C15E48"/>
    <w:rsid w:val="00C1701E"/>
    <w:rsid w:val="00C20B75"/>
    <w:rsid w:val="00C21206"/>
    <w:rsid w:val="00C21AB6"/>
    <w:rsid w:val="00C22182"/>
    <w:rsid w:val="00C225A5"/>
    <w:rsid w:val="00C22A63"/>
    <w:rsid w:val="00C23734"/>
    <w:rsid w:val="00C23B80"/>
    <w:rsid w:val="00C24C8B"/>
    <w:rsid w:val="00C24ED7"/>
    <w:rsid w:val="00C25DB9"/>
    <w:rsid w:val="00C27E01"/>
    <w:rsid w:val="00C30DDB"/>
    <w:rsid w:val="00C32324"/>
    <w:rsid w:val="00C32410"/>
    <w:rsid w:val="00C333D9"/>
    <w:rsid w:val="00C35833"/>
    <w:rsid w:val="00C3624D"/>
    <w:rsid w:val="00C36AFF"/>
    <w:rsid w:val="00C40BB5"/>
    <w:rsid w:val="00C44137"/>
    <w:rsid w:val="00C4784E"/>
    <w:rsid w:val="00C50935"/>
    <w:rsid w:val="00C50AD6"/>
    <w:rsid w:val="00C527A6"/>
    <w:rsid w:val="00C5421A"/>
    <w:rsid w:val="00C54228"/>
    <w:rsid w:val="00C56B3A"/>
    <w:rsid w:val="00C57F7C"/>
    <w:rsid w:val="00C61F65"/>
    <w:rsid w:val="00C7031D"/>
    <w:rsid w:val="00C70A5E"/>
    <w:rsid w:val="00C72253"/>
    <w:rsid w:val="00C773D5"/>
    <w:rsid w:val="00C776B3"/>
    <w:rsid w:val="00C80A78"/>
    <w:rsid w:val="00C80CD3"/>
    <w:rsid w:val="00C8133D"/>
    <w:rsid w:val="00C81861"/>
    <w:rsid w:val="00C82112"/>
    <w:rsid w:val="00C832E7"/>
    <w:rsid w:val="00C83C81"/>
    <w:rsid w:val="00C85DC0"/>
    <w:rsid w:val="00C9619B"/>
    <w:rsid w:val="00CA0C7E"/>
    <w:rsid w:val="00CA0FD0"/>
    <w:rsid w:val="00CA1316"/>
    <w:rsid w:val="00CA327E"/>
    <w:rsid w:val="00CA63FE"/>
    <w:rsid w:val="00CA7A4B"/>
    <w:rsid w:val="00CB13DA"/>
    <w:rsid w:val="00CB1B30"/>
    <w:rsid w:val="00CB4DC9"/>
    <w:rsid w:val="00CB58B3"/>
    <w:rsid w:val="00CC197D"/>
    <w:rsid w:val="00CC1F70"/>
    <w:rsid w:val="00CC21CA"/>
    <w:rsid w:val="00CC343F"/>
    <w:rsid w:val="00CC407E"/>
    <w:rsid w:val="00CC5DCC"/>
    <w:rsid w:val="00CC61A3"/>
    <w:rsid w:val="00CC7288"/>
    <w:rsid w:val="00CD0392"/>
    <w:rsid w:val="00CD216D"/>
    <w:rsid w:val="00CD2718"/>
    <w:rsid w:val="00CD2719"/>
    <w:rsid w:val="00CD289C"/>
    <w:rsid w:val="00CD3E46"/>
    <w:rsid w:val="00CD7563"/>
    <w:rsid w:val="00CD7AE2"/>
    <w:rsid w:val="00CE09A7"/>
    <w:rsid w:val="00CE37AC"/>
    <w:rsid w:val="00CE4310"/>
    <w:rsid w:val="00CF2384"/>
    <w:rsid w:val="00CF258B"/>
    <w:rsid w:val="00CF3DA1"/>
    <w:rsid w:val="00CF5115"/>
    <w:rsid w:val="00CF5748"/>
    <w:rsid w:val="00D007A3"/>
    <w:rsid w:val="00D00C8F"/>
    <w:rsid w:val="00D0210D"/>
    <w:rsid w:val="00D02B02"/>
    <w:rsid w:val="00D031B0"/>
    <w:rsid w:val="00D044FC"/>
    <w:rsid w:val="00D04E45"/>
    <w:rsid w:val="00D100DC"/>
    <w:rsid w:val="00D10C78"/>
    <w:rsid w:val="00D14382"/>
    <w:rsid w:val="00D149CD"/>
    <w:rsid w:val="00D15BD4"/>
    <w:rsid w:val="00D16899"/>
    <w:rsid w:val="00D17804"/>
    <w:rsid w:val="00D20C10"/>
    <w:rsid w:val="00D2164C"/>
    <w:rsid w:val="00D219E4"/>
    <w:rsid w:val="00D230D7"/>
    <w:rsid w:val="00D243CC"/>
    <w:rsid w:val="00D24C35"/>
    <w:rsid w:val="00D30055"/>
    <w:rsid w:val="00D316F0"/>
    <w:rsid w:val="00D33B5A"/>
    <w:rsid w:val="00D35032"/>
    <w:rsid w:val="00D35931"/>
    <w:rsid w:val="00D37DB2"/>
    <w:rsid w:val="00D4165B"/>
    <w:rsid w:val="00D4273C"/>
    <w:rsid w:val="00D4399B"/>
    <w:rsid w:val="00D446FB"/>
    <w:rsid w:val="00D460EB"/>
    <w:rsid w:val="00D47164"/>
    <w:rsid w:val="00D50AF0"/>
    <w:rsid w:val="00D50D29"/>
    <w:rsid w:val="00D51595"/>
    <w:rsid w:val="00D52E4F"/>
    <w:rsid w:val="00D70D93"/>
    <w:rsid w:val="00D714A4"/>
    <w:rsid w:val="00D71F15"/>
    <w:rsid w:val="00D75FB4"/>
    <w:rsid w:val="00D80DD3"/>
    <w:rsid w:val="00D80E93"/>
    <w:rsid w:val="00D81C90"/>
    <w:rsid w:val="00D82655"/>
    <w:rsid w:val="00D83C9A"/>
    <w:rsid w:val="00D83F45"/>
    <w:rsid w:val="00D8437E"/>
    <w:rsid w:val="00D85C44"/>
    <w:rsid w:val="00D907C9"/>
    <w:rsid w:val="00D92F22"/>
    <w:rsid w:val="00D9513D"/>
    <w:rsid w:val="00D957B4"/>
    <w:rsid w:val="00D96206"/>
    <w:rsid w:val="00D9622E"/>
    <w:rsid w:val="00DA1082"/>
    <w:rsid w:val="00DB111A"/>
    <w:rsid w:val="00DB229F"/>
    <w:rsid w:val="00DB3A1C"/>
    <w:rsid w:val="00DB3B64"/>
    <w:rsid w:val="00DB532A"/>
    <w:rsid w:val="00DB551F"/>
    <w:rsid w:val="00DB7CAF"/>
    <w:rsid w:val="00DC055B"/>
    <w:rsid w:val="00DC28F1"/>
    <w:rsid w:val="00DC2DFE"/>
    <w:rsid w:val="00DC5939"/>
    <w:rsid w:val="00DC69F3"/>
    <w:rsid w:val="00DC756D"/>
    <w:rsid w:val="00DC7E0B"/>
    <w:rsid w:val="00DD08AE"/>
    <w:rsid w:val="00DD1B0C"/>
    <w:rsid w:val="00DD36CB"/>
    <w:rsid w:val="00DD3F4E"/>
    <w:rsid w:val="00DD616F"/>
    <w:rsid w:val="00DD6B90"/>
    <w:rsid w:val="00DD6D67"/>
    <w:rsid w:val="00DE2D51"/>
    <w:rsid w:val="00DE3530"/>
    <w:rsid w:val="00DE356B"/>
    <w:rsid w:val="00DE57D1"/>
    <w:rsid w:val="00DE5E5D"/>
    <w:rsid w:val="00DE7880"/>
    <w:rsid w:val="00DE7D61"/>
    <w:rsid w:val="00DF027D"/>
    <w:rsid w:val="00DF0C35"/>
    <w:rsid w:val="00DF1C56"/>
    <w:rsid w:val="00DF4389"/>
    <w:rsid w:val="00DF4ED5"/>
    <w:rsid w:val="00DF5CAC"/>
    <w:rsid w:val="00DF6425"/>
    <w:rsid w:val="00DF6B04"/>
    <w:rsid w:val="00DF7802"/>
    <w:rsid w:val="00E0198A"/>
    <w:rsid w:val="00E031D5"/>
    <w:rsid w:val="00E07C02"/>
    <w:rsid w:val="00E14762"/>
    <w:rsid w:val="00E15272"/>
    <w:rsid w:val="00E155D2"/>
    <w:rsid w:val="00E1773F"/>
    <w:rsid w:val="00E27142"/>
    <w:rsid w:val="00E275E8"/>
    <w:rsid w:val="00E30CE7"/>
    <w:rsid w:val="00E31129"/>
    <w:rsid w:val="00E31C76"/>
    <w:rsid w:val="00E329C6"/>
    <w:rsid w:val="00E336B7"/>
    <w:rsid w:val="00E34F4A"/>
    <w:rsid w:val="00E3781F"/>
    <w:rsid w:val="00E41F19"/>
    <w:rsid w:val="00E42948"/>
    <w:rsid w:val="00E42FF2"/>
    <w:rsid w:val="00E43AD6"/>
    <w:rsid w:val="00E450E4"/>
    <w:rsid w:val="00E46BE5"/>
    <w:rsid w:val="00E50768"/>
    <w:rsid w:val="00E51ADA"/>
    <w:rsid w:val="00E51F9A"/>
    <w:rsid w:val="00E60EFD"/>
    <w:rsid w:val="00E6125F"/>
    <w:rsid w:val="00E61DC4"/>
    <w:rsid w:val="00E6217C"/>
    <w:rsid w:val="00E63CA0"/>
    <w:rsid w:val="00E6561C"/>
    <w:rsid w:val="00E65E9A"/>
    <w:rsid w:val="00E67F42"/>
    <w:rsid w:val="00E71E25"/>
    <w:rsid w:val="00E71F3E"/>
    <w:rsid w:val="00E817A6"/>
    <w:rsid w:val="00E821B8"/>
    <w:rsid w:val="00E82C91"/>
    <w:rsid w:val="00E83EDB"/>
    <w:rsid w:val="00E84272"/>
    <w:rsid w:val="00E85023"/>
    <w:rsid w:val="00E85F4B"/>
    <w:rsid w:val="00E87C36"/>
    <w:rsid w:val="00E943D9"/>
    <w:rsid w:val="00E95186"/>
    <w:rsid w:val="00E979F9"/>
    <w:rsid w:val="00E97C31"/>
    <w:rsid w:val="00EA0252"/>
    <w:rsid w:val="00EA05EB"/>
    <w:rsid w:val="00EA2E48"/>
    <w:rsid w:val="00EA2EC9"/>
    <w:rsid w:val="00EA3034"/>
    <w:rsid w:val="00EA6C8A"/>
    <w:rsid w:val="00EA6E63"/>
    <w:rsid w:val="00EB0A40"/>
    <w:rsid w:val="00EB145A"/>
    <w:rsid w:val="00EB21C7"/>
    <w:rsid w:val="00EB2E3A"/>
    <w:rsid w:val="00EB3B3E"/>
    <w:rsid w:val="00EB3FE1"/>
    <w:rsid w:val="00EB5DF1"/>
    <w:rsid w:val="00EB60B9"/>
    <w:rsid w:val="00EB6408"/>
    <w:rsid w:val="00EB6496"/>
    <w:rsid w:val="00EB7230"/>
    <w:rsid w:val="00EC03D3"/>
    <w:rsid w:val="00EC6031"/>
    <w:rsid w:val="00EC722B"/>
    <w:rsid w:val="00ED1AFF"/>
    <w:rsid w:val="00ED2207"/>
    <w:rsid w:val="00ED221A"/>
    <w:rsid w:val="00ED35AC"/>
    <w:rsid w:val="00ED408F"/>
    <w:rsid w:val="00ED4D41"/>
    <w:rsid w:val="00ED6551"/>
    <w:rsid w:val="00EE14DB"/>
    <w:rsid w:val="00EE306D"/>
    <w:rsid w:val="00EE4D36"/>
    <w:rsid w:val="00EE5460"/>
    <w:rsid w:val="00EE6299"/>
    <w:rsid w:val="00EE7269"/>
    <w:rsid w:val="00EF1128"/>
    <w:rsid w:val="00EF21B9"/>
    <w:rsid w:val="00EF37AE"/>
    <w:rsid w:val="00EF4AB5"/>
    <w:rsid w:val="00EF4BB4"/>
    <w:rsid w:val="00EF600C"/>
    <w:rsid w:val="00EF60DF"/>
    <w:rsid w:val="00F003F7"/>
    <w:rsid w:val="00F017FE"/>
    <w:rsid w:val="00F018CF"/>
    <w:rsid w:val="00F019DE"/>
    <w:rsid w:val="00F03677"/>
    <w:rsid w:val="00F03F84"/>
    <w:rsid w:val="00F062CD"/>
    <w:rsid w:val="00F070BF"/>
    <w:rsid w:val="00F07B02"/>
    <w:rsid w:val="00F12F22"/>
    <w:rsid w:val="00F158A3"/>
    <w:rsid w:val="00F2177C"/>
    <w:rsid w:val="00F21866"/>
    <w:rsid w:val="00F22279"/>
    <w:rsid w:val="00F22569"/>
    <w:rsid w:val="00F239E1"/>
    <w:rsid w:val="00F254AA"/>
    <w:rsid w:val="00F362A1"/>
    <w:rsid w:val="00F367DE"/>
    <w:rsid w:val="00F36DF2"/>
    <w:rsid w:val="00F413FD"/>
    <w:rsid w:val="00F41824"/>
    <w:rsid w:val="00F45193"/>
    <w:rsid w:val="00F466B8"/>
    <w:rsid w:val="00F47B59"/>
    <w:rsid w:val="00F500CD"/>
    <w:rsid w:val="00F50207"/>
    <w:rsid w:val="00F51F8D"/>
    <w:rsid w:val="00F52401"/>
    <w:rsid w:val="00F52F7D"/>
    <w:rsid w:val="00F55405"/>
    <w:rsid w:val="00F55946"/>
    <w:rsid w:val="00F5771C"/>
    <w:rsid w:val="00F60372"/>
    <w:rsid w:val="00F610CA"/>
    <w:rsid w:val="00F616D8"/>
    <w:rsid w:val="00F61816"/>
    <w:rsid w:val="00F63CEC"/>
    <w:rsid w:val="00F64752"/>
    <w:rsid w:val="00F7378B"/>
    <w:rsid w:val="00F737F8"/>
    <w:rsid w:val="00F73899"/>
    <w:rsid w:val="00F743D0"/>
    <w:rsid w:val="00F7476D"/>
    <w:rsid w:val="00F7588F"/>
    <w:rsid w:val="00F80169"/>
    <w:rsid w:val="00F80900"/>
    <w:rsid w:val="00F811A5"/>
    <w:rsid w:val="00F818FC"/>
    <w:rsid w:val="00F82F76"/>
    <w:rsid w:val="00F8322B"/>
    <w:rsid w:val="00F83F13"/>
    <w:rsid w:val="00F84F3E"/>
    <w:rsid w:val="00F85CC3"/>
    <w:rsid w:val="00F86843"/>
    <w:rsid w:val="00F872A9"/>
    <w:rsid w:val="00F90819"/>
    <w:rsid w:val="00F91A30"/>
    <w:rsid w:val="00F92507"/>
    <w:rsid w:val="00F92C92"/>
    <w:rsid w:val="00F93FA5"/>
    <w:rsid w:val="00F94834"/>
    <w:rsid w:val="00F96FD5"/>
    <w:rsid w:val="00FA0039"/>
    <w:rsid w:val="00FA0416"/>
    <w:rsid w:val="00FA1AB6"/>
    <w:rsid w:val="00FA236B"/>
    <w:rsid w:val="00FA3531"/>
    <w:rsid w:val="00FA387F"/>
    <w:rsid w:val="00FA38FA"/>
    <w:rsid w:val="00FA3A6A"/>
    <w:rsid w:val="00FA68AB"/>
    <w:rsid w:val="00FB0392"/>
    <w:rsid w:val="00FB1627"/>
    <w:rsid w:val="00FB16CF"/>
    <w:rsid w:val="00FB2721"/>
    <w:rsid w:val="00FB4158"/>
    <w:rsid w:val="00FB4D86"/>
    <w:rsid w:val="00FB4E12"/>
    <w:rsid w:val="00FB6703"/>
    <w:rsid w:val="00FB6C2E"/>
    <w:rsid w:val="00FB76F2"/>
    <w:rsid w:val="00FC0F30"/>
    <w:rsid w:val="00FC1EE9"/>
    <w:rsid w:val="00FC6142"/>
    <w:rsid w:val="00FD11CB"/>
    <w:rsid w:val="00FD2645"/>
    <w:rsid w:val="00FD3DE5"/>
    <w:rsid w:val="00FD4E4A"/>
    <w:rsid w:val="00FD51F4"/>
    <w:rsid w:val="00FD70F2"/>
    <w:rsid w:val="00FD7984"/>
    <w:rsid w:val="00FE0067"/>
    <w:rsid w:val="00FE04C5"/>
    <w:rsid w:val="00FE12DD"/>
    <w:rsid w:val="00FE36E8"/>
    <w:rsid w:val="00FE3A03"/>
    <w:rsid w:val="00FE55A9"/>
    <w:rsid w:val="00FE5711"/>
    <w:rsid w:val="00FE59F6"/>
    <w:rsid w:val="00FF0D4F"/>
    <w:rsid w:val="00FF1903"/>
    <w:rsid w:val="00FF51F9"/>
    <w:rsid w:val="00FF60B3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41A7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41A72"/>
    <w:rPr>
      <w:rFonts w:ascii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41A72"/>
    <w:rPr>
      <w:rFonts w:ascii="AGOpus" w:hAnsi="AGOpus" w:cs="Times New Roman"/>
      <w:sz w:val="18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281</Words>
  <Characters>1605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Вежливцева</dc:creator>
  <cp:keywords/>
  <dc:description/>
  <cp:lastModifiedBy>35srz</cp:lastModifiedBy>
  <cp:revision>3</cp:revision>
  <cp:lastPrinted>2013-03-27T08:48:00Z</cp:lastPrinted>
  <dcterms:created xsi:type="dcterms:W3CDTF">2013-03-26T13:03:00Z</dcterms:created>
  <dcterms:modified xsi:type="dcterms:W3CDTF">2013-03-27T08:48:00Z</dcterms:modified>
</cp:coreProperties>
</file>